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09C9D" w14:textId="77777777" w:rsidR="00F22D92" w:rsidRDefault="00F22D92" w:rsidP="00F22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WHYTE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B64F01A" w14:textId="77777777" w:rsidR="00F22D92" w:rsidRDefault="00F22D92" w:rsidP="00F22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5A5BF0B5" w14:textId="77777777" w:rsidR="00F22D92" w:rsidRDefault="00F22D92" w:rsidP="00F22D92">
      <w:pPr>
        <w:pStyle w:val="NoSpacing"/>
        <w:rPr>
          <w:rFonts w:cs="Times New Roman"/>
          <w:szCs w:val="24"/>
        </w:rPr>
      </w:pPr>
    </w:p>
    <w:p w14:paraId="142E32BD" w14:textId="77777777" w:rsidR="00F22D92" w:rsidRDefault="00F22D92" w:rsidP="00F22D92">
      <w:pPr>
        <w:pStyle w:val="NoSpacing"/>
        <w:rPr>
          <w:rFonts w:cs="Times New Roman"/>
          <w:szCs w:val="24"/>
        </w:rPr>
      </w:pPr>
    </w:p>
    <w:p w14:paraId="4B5D2E1D" w14:textId="77777777" w:rsidR="00F22D92" w:rsidRDefault="00F22D92" w:rsidP="00F22D92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50BEE3E1" w14:textId="77777777" w:rsidR="00F22D92" w:rsidRDefault="00F22D92" w:rsidP="00F22D9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639044E" w14:textId="77777777" w:rsidR="00F22D92" w:rsidRDefault="00F22D92" w:rsidP="00F22D9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4670ED0" w14:textId="77777777" w:rsidR="00F22D92" w:rsidRDefault="00F22D92" w:rsidP="00F22D92">
      <w:pPr>
        <w:pStyle w:val="NoSpacing"/>
        <w:rPr>
          <w:rFonts w:cs="Times New Roman"/>
          <w:szCs w:val="24"/>
        </w:rPr>
      </w:pPr>
    </w:p>
    <w:p w14:paraId="50AFF94F" w14:textId="77777777" w:rsidR="00F22D92" w:rsidRDefault="00F22D92" w:rsidP="00F22D92">
      <w:pPr>
        <w:pStyle w:val="NoSpacing"/>
        <w:rPr>
          <w:rFonts w:cs="Times New Roman"/>
          <w:szCs w:val="24"/>
        </w:rPr>
      </w:pPr>
    </w:p>
    <w:p w14:paraId="09FC2AF0" w14:textId="77777777" w:rsidR="00F22D92" w:rsidRDefault="00F22D92" w:rsidP="00F22D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2022</w:t>
      </w:r>
    </w:p>
    <w:p w14:paraId="0A386F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47651" w14:textId="77777777" w:rsidR="00F22D92" w:rsidRDefault="00F22D92" w:rsidP="009139A6">
      <w:r>
        <w:separator/>
      </w:r>
    </w:p>
  </w:endnote>
  <w:endnote w:type="continuationSeparator" w:id="0">
    <w:p w14:paraId="7B5D7679" w14:textId="77777777" w:rsidR="00F22D92" w:rsidRDefault="00F22D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07D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C7B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DD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11D68" w14:textId="77777777" w:rsidR="00F22D92" w:rsidRDefault="00F22D92" w:rsidP="009139A6">
      <w:r>
        <w:separator/>
      </w:r>
    </w:p>
  </w:footnote>
  <w:footnote w:type="continuationSeparator" w:id="0">
    <w:p w14:paraId="3DC98B9A" w14:textId="77777777" w:rsidR="00F22D92" w:rsidRDefault="00F22D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CE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A9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F6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D9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2D9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2DD20"/>
  <w15:chartTrackingRefBased/>
  <w15:docId w15:val="{6D0373C2-47F1-463A-B137-B1858053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2022-12-23T12:39:00Z</dcterms:created>
  <dcterms:modified xsi:type="dcterms:W3CDTF">2022-12-23T12:40:00Z</dcterms:modified>
</cp:coreProperties>
</file>